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8876E4" w:rsidP="00410951">
            <w:pPr>
              <w:jc w:val="left"/>
            </w:pPr>
            <w:r w:rsidRPr="008E45B5">
              <w:rPr>
                <w:b/>
                <w:sz w:val="16"/>
                <w:szCs w:val="16"/>
              </w:rPr>
              <w:t>Name lt. Handelsregister</w:t>
            </w:r>
            <w:r w:rsidRPr="00410951">
              <w:rPr>
                <w:sz w:val="16"/>
                <w:szCs w:val="16"/>
              </w:rPr>
              <w:t xml:space="preserve">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0E0896" w:rsidRDefault="000E0896" w:rsidP="000E0896">
            <w:pPr>
              <w:jc w:val="left"/>
            </w:pPr>
            <w:r>
              <w:t>Register-</w:t>
            </w:r>
          </w:p>
          <w:p w:rsidR="000E0896" w:rsidRPr="008F6547" w:rsidRDefault="000E0896" w:rsidP="000E0896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771DBF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2643F8" w:rsidRDefault="002643F8" w:rsidP="00A74431">
            <w:pPr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771DBF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771DBF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F2527F" w:rsidTr="00771DBF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F2527F" w:rsidRDefault="00F2527F" w:rsidP="00940F19">
            <w:pPr>
              <w:rPr>
                <w:b/>
              </w:rPr>
            </w:pPr>
            <w:r w:rsidRPr="00F2527F">
              <w:rPr>
                <w:b/>
              </w:rPr>
              <w:t>2026-073</w:t>
            </w: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F2527F" w:rsidRDefault="00F2527F" w:rsidP="00940F19">
            <w:pPr>
              <w:rPr>
                <w:b/>
              </w:rPr>
            </w:pPr>
            <w:r w:rsidRPr="00F2527F">
              <w:rPr>
                <w:b/>
              </w:rPr>
              <w:t>Schadstoffsammlung</w:t>
            </w:r>
          </w:p>
        </w:tc>
      </w:tr>
      <w:tr w:rsidR="004E122C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395893" w:rsidP="00864C52">
            <w:pPr>
              <w:jc w:val="left"/>
            </w:pPr>
            <w:sdt>
              <w:sdtPr>
                <w:rPr>
                  <w:sz w:val="24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3082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122964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-15336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-10525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-112677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-22337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200115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Mustererklärung 1 nach § 4 Abs. 1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-9079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463A73">
            <w:pPr>
              <w:jc w:val="left"/>
            </w:pPr>
            <w:r>
              <w:t xml:space="preserve">Mustererklärung 3 nach § </w:t>
            </w:r>
            <w:r w:rsidR="00463A73">
              <w:t>4</w:t>
            </w:r>
            <w:r>
              <w:t xml:space="preserve"> </w:t>
            </w:r>
            <w:r w:rsidR="00463A73">
              <w:t>Abs. 2</w:t>
            </w:r>
            <w:r>
              <w:t xml:space="preserve">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395893" w:rsidP="00B55067">
            <w:pPr>
              <w:jc w:val="left"/>
            </w:pPr>
            <w:sdt>
              <w:sdtPr>
                <w:rPr>
                  <w:sz w:val="24"/>
                </w:rPr>
                <w:id w:val="17616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B60221" w:rsidP="00B55067">
            <w:pPr>
              <w:jc w:val="left"/>
            </w:pPr>
            <w:r>
              <w:t>LV 2026-073 Preisblatt_260831</w:t>
            </w:r>
            <w:bookmarkStart w:id="0" w:name="_GoBack"/>
            <w:bookmarkEnd w:id="0"/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917"/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bookmarkEnd w:id="1"/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771DB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341A7F" w:rsidRPr="00771DBF" w:rsidRDefault="00341A7F" w:rsidP="00521827">
            <w:pPr>
              <w:pStyle w:val="berschrift1"/>
            </w:pPr>
            <w:r w:rsidRPr="00771DBF">
              <w:lastRenderedPageBreak/>
              <w:t xml:space="preserve">Die Angebotsendsumme des Hauptangebotes gem. Leistungsbeschreibung </w:t>
            </w:r>
            <w:r w:rsidR="005B1392" w:rsidRPr="00771DBF">
              <w:t>einschl. Umsatzsteuer</w:t>
            </w:r>
            <w:r w:rsidR="00165996" w:rsidRPr="00771DBF">
              <w:t xml:space="preserve"> </w:t>
            </w:r>
            <w:r w:rsidRPr="00771DBF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771DBF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 w:rsidRPr="00771DBF">
              <w:rPr>
                <w:b/>
              </w:rPr>
              <w:t>€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C1A55" w:rsidRDefault="007C1A55" w:rsidP="00853F45">
            <w:pPr>
              <w:jc w:val="center"/>
              <w:rPr>
                <w:b/>
              </w:rPr>
            </w:pPr>
          </w:p>
          <w:p w:rsidR="007C1A55" w:rsidRDefault="007C1A55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771DB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B91326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91326" w:rsidRPr="001C60F2" w:rsidRDefault="00B91326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91326" w:rsidRDefault="00B91326" w:rsidP="006C76A1">
            <w:pPr>
              <w:pStyle w:val="AnstrichTabelle"/>
              <w:jc w:val="left"/>
            </w:pPr>
          </w:p>
        </w:tc>
      </w:tr>
      <w:tr w:rsidR="00CE65EC" w:rsidRPr="001C60F2" w:rsidTr="00771DB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227E1B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227E1B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395893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395893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</w:tr>
                </w:tbl>
                <w:p w:rsidR="00CE65EC" w:rsidRPr="00227E1B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Pr="00227E1B" w:rsidRDefault="00CE65EC"/>
        </w:tc>
        <w:tc>
          <w:tcPr>
            <w:tcW w:w="9072" w:type="dxa"/>
            <w:gridSpan w:val="16"/>
            <w:noWrap/>
          </w:tcPr>
          <w:p w:rsidR="00BD0ED7" w:rsidRPr="00227E1B" w:rsidRDefault="00BD0ED7">
            <w:pPr>
              <w:rPr>
                <w:b/>
                <w:sz w:val="24"/>
              </w:rPr>
            </w:pPr>
          </w:p>
          <w:p w:rsidR="00BD0ED7" w:rsidRPr="00227E1B" w:rsidRDefault="00395893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352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D0ED7" w:rsidRPr="00227E1B">
              <w:rPr>
                <w:b/>
                <w:sz w:val="24"/>
              </w:rPr>
              <w:t xml:space="preserve">  </w:t>
            </w:r>
            <w:r w:rsidR="00BD0ED7" w:rsidRPr="00227E1B">
              <w:rPr>
                <w:b/>
              </w:rPr>
              <w:t xml:space="preserve">Ich bin/Wir sind für den zu vergebenden Liefer- oder Dienstleistungsbereich </w:t>
            </w:r>
          </w:p>
          <w:p w:rsidR="00B91326" w:rsidRPr="00227E1B" w:rsidRDefault="00BD0ED7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CE65EC" w:rsidRPr="00227E1B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BD0ED7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D853F2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</w:tbl>
          <w:p w:rsidR="00CE65EC" w:rsidRDefault="00CE65EC"/>
        </w:tc>
      </w:tr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  <w:vAlign w:val="center"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3F6A26">
            <w:pPr>
              <w:jc w:val="left"/>
            </w:pPr>
          </w:p>
        </w:tc>
      </w:tr>
      <w:tr w:rsidR="00227E1B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7E1B" w:rsidRPr="00227E1B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bookmarkStart w:id="2" w:name="_Hlk227155856"/>
            <w:r w:rsidRPr="00227E1B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227E1B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227E1B" w:rsidRPr="00227E1B" w:rsidRDefault="00227E1B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227E1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27E1B" w:rsidRPr="00106862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227E1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227E1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227E1B" w:rsidRPr="00B6223A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227E1B" w:rsidRPr="00B6223A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2"/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E31A27">
            <w:pPr>
              <w:jc w:val="left"/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bookmarkStart w:id="3" w:name="_Hlk227156029"/>
            <w:r w:rsidRPr="00771DBF"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71DBF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4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Einsatz von Nachunternehmern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771DBF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771DBF" w:rsidRPr="00771DBF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4"/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  <w:sz w:val="22"/>
              </w:rPr>
              <w:lastRenderedPageBreak/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3"/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Pr="0027784E" w:rsidRDefault="00673670" w:rsidP="00FE707F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1C60F2" w:rsidRDefault="00341A7F" w:rsidP="00FE707F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27784E" w:rsidRDefault="000D4404" w:rsidP="00FE707F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491C69" w:rsidRPr="001C60F2" w:rsidRDefault="000D4404" w:rsidP="00FE707F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Pr="001C60F2" w:rsidRDefault="00491C69" w:rsidP="00FE707F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Default="00875F26" w:rsidP="00FE707F">
            <w:r>
              <w:t>§ 7 LTTG: Die Sanktionen nach § 7 LTTG werden hiermit vereinbart.</w:t>
            </w:r>
          </w:p>
          <w:p w:rsidR="0046794D" w:rsidRPr="001C60F2" w:rsidRDefault="0046794D" w:rsidP="00FE707F"/>
        </w:tc>
      </w:tr>
      <w:tr w:rsidR="00341A7F" w:rsidRPr="00410951" w:rsidTr="00771DB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771DB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BC701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9A" w:rsidRDefault="002B409A">
      <w:r>
        <w:separator/>
      </w:r>
    </w:p>
    <w:p w:rsidR="002B409A" w:rsidRDefault="002B409A"/>
    <w:p w:rsidR="002B409A" w:rsidRDefault="002B409A"/>
  </w:endnote>
  <w:end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9A" w:rsidRDefault="002B409A" w:rsidP="00026D23">
      <w:r>
        <w:separator/>
      </w:r>
    </w:p>
  </w:footnote>
  <w:foot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227E1B" w:rsidRPr="00227E1B" w:rsidRDefault="00227E1B" w:rsidP="00227E1B">
      <w:pPr>
        <w:pStyle w:val="Funotentext"/>
        <w:rPr>
          <w:rFonts w:asciiTheme="minorHAnsi" w:hAnsiTheme="minorHAnsi" w:cstheme="minorHAnsi"/>
        </w:rPr>
      </w:pPr>
      <w:r w:rsidRPr="00FA300C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FA300C">
        <w:rPr>
          <w:rFonts w:asciiTheme="minorHAnsi" w:hAnsiTheme="minorHAnsi" w:cstheme="minorHAnsi"/>
        </w:rPr>
        <w:t xml:space="preserve"> Bietergemeinschaften gelten nur dann als KMU, wenn der überwiegende Teil des Auftrags von (einem) Partner(n)</w:t>
      </w:r>
      <w:r w:rsidRPr="00227E1B">
        <w:rPr>
          <w:rFonts w:asciiTheme="minorHAnsi" w:hAnsiTheme="minorHAnsi" w:cstheme="minorHAnsi"/>
        </w:rPr>
        <w:t xml:space="preserve"> </w:t>
      </w:r>
      <w:r w:rsidRPr="00FA300C">
        <w:rPr>
          <w:rFonts w:asciiTheme="minorHAnsi" w:hAnsiTheme="minorHAnsi" w:cstheme="minorHAnsi"/>
        </w:rPr>
        <w:t>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09AB"/>
    <w:rsid w:val="000733CD"/>
    <w:rsid w:val="00081305"/>
    <w:rsid w:val="00083314"/>
    <w:rsid w:val="000848E7"/>
    <w:rsid w:val="0009046A"/>
    <w:rsid w:val="000A3DCD"/>
    <w:rsid w:val="000A42AA"/>
    <w:rsid w:val="000A77E4"/>
    <w:rsid w:val="000C5071"/>
    <w:rsid w:val="000D2327"/>
    <w:rsid w:val="000D2F1B"/>
    <w:rsid w:val="000D4404"/>
    <w:rsid w:val="000E0896"/>
    <w:rsid w:val="000F3B4C"/>
    <w:rsid w:val="001028D9"/>
    <w:rsid w:val="00102F06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4669"/>
    <w:rsid w:val="001C509D"/>
    <w:rsid w:val="001C60F2"/>
    <w:rsid w:val="001D5DCB"/>
    <w:rsid w:val="001E0C92"/>
    <w:rsid w:val="001F47CC"/>
    <w:rsid w:val="002031BB"/>
    <w:rsid w:val="00206D22"/>
    <w:rsid w:val="0020785E"/>
    <w:rsid w:val="00216D50"/>
    <w:rsid w:val="00227E1B"/>
    <w:rsid w:val="00231273"/>
    <w:rsid w:val="00232128"/>
    <w:rsid w:val="00233A2F"/>
    <w:rsid w:val="002417F9"/>
    <w:rsid w:val="00243788"/>
    <w:rsid w:val="00244F35"/>
    <w:rsid w:val="002476B6"/>
    <w:rsid w:val="002517FD"/>
    <w:rsid w:val="00251A0A"/>
    <w:rsid w:val="002616D0"/>
    <w:rsid w:val="00263542"/>
    <w:rsid w:val="002643ED"/>
    <w:rsid w:val="002643F8"/>
    <w:rsid w:val="002748DF"/>
    <w:rsid w:val="0027784E"/>
    <w:rsid w:val="00280E29"/>
    <w:rsid w:val="00285F4A"/>
    <w:rsid w:val="00286C4B"/>
    <w:rsid w:val="00290BEA"/>
    <w:rsid w:val="002918D8"/>
    <w:rsid w:val="00297EB4"/>
    <w:rsid w:val="002B409A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95893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28B0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3A73"/>
    <w:rsid w:val="00465A6F"/>
    <w:rsid w:val="0046794D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A04E3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52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226"/>
    <w:rsid w:val="0063407D"/>
    <w:rsid w:val="00640260"/>
    <w:rsid w:val="006408D7"/>
    <w:rsid w:val="00643351"/>
    <w:rsid w:val="00660458"/>
    <w:rsid w:val="0066119D"/>
    <w:rsid w:val="00663E32"/>
    <w:rsid w:val="0066448A"/>
    <w:rsid w:val="00667DCD"/>
    <w:rsid w:val="00673670"/>
    <w:rsid w:val="00675165"/>
    <w:rsid w:val="006832B7"/>
    <w:rsid w:val="00692462"/>
    <w:rsid w:val="00692A26"/>
    <w:rsid w:val="0069669F"/>
    <w:rsid w:val="006A5AED"/>
    <w:rsid w:val="006A5CF2"/>
    <w:rsid w:val="006A66F3"/>
    <w:rsid w:val="006B4921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1DBF"/>
    <w:rsid w:val="00777AAE"/>
    <w:rsid w:val="0078194F"/>
    <w:rsid w:val="00782E76"/>
    <w:rsid w:val="007865BB"/>
    <w:rsid w:val="0078695C"/>
    <w:rsid w:val="00790275"/>
    <w:rsid w:val="0079172E"/>
    <w:rsid w:val="00795297"/>
    <w:rsid w:val="00796CCF"/>
    <w:rsid w:val="007C0B33"/>
    <w:rsid w:val="007C1A55"/>
    <w:rsid w:val="007C4F39"/>
    <w:rsid w:val="007C545B"/>
    <w:rsid w:val="007D614C"/>
    <w:rsid w:val="007E5352"/>
    <w:rsid w:val="007E61DB"/>
    <w:rsid w:val="007E7294"/>
    <w:rsid w:val="008039B3"/>
    <w:rsid w:val="00804FF9"/>
    <w:rsid w:val="00806701"/>
    <w:rsid w:val="0081095D"/>
    <w:rsid w:val="0081723D"/>
    <w:rsid w:val="00823EDF"/>
    <w:rsid w:val="00853F45"/>
    <w:rsid w:val="00864C52"/>
    <w:rsid w:val="00875F26"/>
    <w:rsid w:val="00876BB1"/>
    <w:rsid w:val="00880278"/>
    <w:rsid w:val="008876E4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104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F383F"/>
    <w:rsid w:val="009F4715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0221"/>
    <w:rsid w:val="00B61D2B"/>
    <w:rsid w:val="00B62146"/>
    <w:rsid w:val="00B64DD7"/>
    <w:rsid w:val="00B676E3"/>
    <w:rsid w:val="00B70393"/>
    <w:rsid w:val="00B720A6"/>
    <w:rsid w:val="00B75B2F"/>
    <w:rsid w:val="00B84234"/>
    <w:rsid w:val="00B91326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C7013"/>
    <w:rsid w:val="00BD01D4"/>
    <w:rsid w:val="00BD0ED7"/>
    <w:rsid w:val="00BD1AB8"/>
    <w:rsid w:val="00BE2E4D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3322"/>
    <w:rsid w:val="00C619FB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120F"/>
    <w:rsid w:val="00D8356B"/>
    <w:rsid w:val="00D853F2"/>
    <w:rsid w:val="00D8562E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0EF9"/>
    <w:rsid w:val="00E1197E"/>
    <w:rsid w:val="00E2142E"/>
    <w:rsid w:val="00E26892"/>
    <w:rsid w:val="00E31A27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0353"/>
    <w:rsid w:val="00EC7AED"/>
    <w:rsid w:val="00ED70D3"/>
    <w:rsid w:val="00EE2B0B"/>
    <w:rsid w:val="00EF701C"/>
    <w:rsid w:val="00F074FC"/>
    <w:rsid w:val="00F104BB"/>
    <w:rsid w:val="00F133C2"/>
    <w:rsid w:val="00F21669"/>
    <w:rsid w:val="00F2527F"/>
    <w:rsid w:val="00F25E67"/>
    <w:rsid w:val="00F32C49"/>
    <w:rsid w:val="00F36772"/>
    <w:rsid w:val="00F43051"/>
    <w:rsid w:val="00F43911"/>
    <w:rsid w:val="00F561F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00C"/>
    <w:rsid w:val="00FA31D5"/>
    <w:rsid w:val="00FA6D6C"/>
    <w:rsid w:val="00FB37F2"/>
    <w:rsid w:val="00FB5CB4"/>
    <w:rsid w:val="00FC0982"/>
    <w:rsid w:val="00FC1057"/>
    <w:rsid w:val="00FC14E3"/>
    <w:rsid w:val="00FD49AF"/>
    <w:rsid w:val="00FE6F03"/>
    <w:rsid w:val="00FE707F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619027"/>
  <w15:docId w15:val="{05D97742-DE91-4613-A39D-14B6F86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uiPriority w:val="99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rsid w:val="001C60F2"/>
    <w:pPr>
      <w:keepNext w:val="0"/>
      <w:jc w:val="left"/>
    </w:pPr>
  </w:style>
  <w:style w:type="character" w:styleId="Funotenzeichen">
    <w:name w:val="footnote reference"/>
    <w:uiPriority w:val="99"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E2A5B-2EA9-473A-A0BB-2A9E8C1D4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734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2</cp:revision>
  <cp:lastPrinted>2021-02-01T16:36:00Z</cp:lastPrinted>
  <dcterms:created xsi:type="dcterms:W3CDTF">2026-09-02T15:13:00Z</dcterms:created>
  <dcterms:modified xsi:type="dcterms:W3CDTF">2026-09-02T15:13:00Z</dcterms:modified>
</cp:coreProperties>
</file>